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FA844" w14:textId="53B2C89E" w:rsidR="006B202F" w:rsidRPr="00535962" w:rsidRDefault="003C3817" w:rsidP="006B202F">
                                    <w:pPr>
                                      <w:jc w:val="center"/>
                                    </w:pPr>
                                    <w:r w:rsidRPr="003C3817">
                                      <w:rPr>
                                        <w:rStyle w:val="Style2"/>
                                      </w:rPr>
                                      <w:t>CONADIS-DAF-CD-2026-001</w:t>
                                    </w:r>
                                    <w:r w:rsidR="00E126F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EFA844" w14:textId="53B2C89E" w:rsidR="006B202F" w:rsidRPr="00535962" w:rsidRDefault="003C3817" w:rsidP="006B202F">
                              <w:pPr>
                                <w:jc w:val="center"/>
                              </w:pPr>
                              <w:r w:rsidRPr="003C3817">
                                <w:rPr>
                                  <w:rStyle w:val="Style2"/>
                                </w:rPr>
                                <w:t>CONADIS-DAF-CD-2026-001</w:t>
                              </w:r>
                              <w:r w:rsidR="00E126F5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E36E7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FC7F9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E36E7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FC7F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BE06" w14:textId="77777777" w:rsidR="00E36E73" w:rsidRDefault="00E36E73" w:rsidP="001007E7">
      <w:pPr>
        <w:spacing w:after="0" w:line="240" w:lineRule="auto"/>
      </w:pPr>
      <w:r>
        <w:separator/>
      </w:r>
    </w:p>
  </w:endnote>
  <w:endnote w:type="continuationSeparator" w:id="0">
    <w:p w14:paraId="511C51BD" w14:textId="77777777" w:rsidR="00E36E73" w:rsidRDefault="00E36E7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025DF" w14:textId="77777777" w:rsidR="00E36E73" w:rsidRDefault="00E36E73" w:rsidP="001007E7">
      <w:pPr>
        <w:spacing w:after="0" w:line="240" w:lineRule="auto"/>
      </w:pPr>
      <w:r>
        <w:separator/>
      </w:r>
    </w:p>
  </w:footnote>
  <w:footnote w:type="continuationSeparator" w:id="0">
    <w:p w14:paraId="128A77CF" w14:textId="77777777" w:rsidR="00E36E73" w:rsidRDefault="00E36E73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32B0B"/>
    <w:rsid w:val="003C3817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4E3E79"/>
    <w:rsid w:val="00521233"/>
    <w:rsid w:val="00535962"/>
    <w:rsid w:val="00587691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1468A"/>
    <w:rsid w:val="00721F4E"/>
    <w:rsid w:val="00725091"/>
    <w:rsid w:val="00780880"/>
    <w:rsid w:val="007B6F6F"/>
    <w:rsid w:val="007F12FF"/>
    <w:rsid w:val="00806C78"/>
    <w:rsid w:val="00807015"/>
    <w:rsid w:val="00831319"/>
    <w:rsid w:val="00845FCE"/>
    <w:rsid w:val="00850351"/>
    <w:rsid w:val="008541AC"/>
    <w:rsid w:val="00862F3E"/>
    <w:rsid w:val="00872B64"/>
    <w:rsid w:val="00882FAA"/>
    <w:rsid w:val="008B3AE5"/>
    <w:rsid w:val="009349D0"/>
    <w:rsid w:val="009B42B9"/>
    <w:rsid w:val="00A16099"/>
    <w:rsid w:val="00A562F0"/>
    <w:rsid w:val="00A640BD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61BD"/>
    <w:rsid w:val="00BD625A"/>
    <w:rsid w:val="00BD7703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26F5"/>
    <w:rsid w:val="00E13E55"/>
    <w:rsid w:val="00E36E73"/>
    <w:rsid w:val="00E56E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87EF4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7</TotalTime>
  <Pages>1</Pages>
  <Words>59</Words>
  <Characters>355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12</cp:revision>
  <cp:lastPrinted>2011-03-04T18:41:00Z</cp:lastPrinted>
  <dcterms:created xsi:type="dcterms:W3CDTF">2024-06-28T12:21:00Z</dcterms:created>
  <dcterms:modified xsi:type="dcterms:W3CDTF">2026-04-09T14:35:00Z</dcterms:modified>
</cp:coreProperties>
</file>